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447A7" w14:textId="77777777" w:rsidR="00766D77" w:rsidRDefault="00766D77" w:rsidP="00766D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MARKAUNT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BED95A0" w14:textId="77777777" w:rsidR="00766D77" w:rsidRDefault="00766D77" w:rsidP="00766D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Saham</w:t>
      </w:r>
      <w:proofErr w:type="spellEnd"/>
      <w:r>
        <w:rPr>
          <w:rFonts w:ascii="Times New Roman" w:hAnsi="Times New Roman" w:cs="Times New Roman"/>
        </w:rPr>
        <w:t xml:space="preserve"> Tony, Norfolk.</w:t>
      </w:r>
    </w:p>
    <w:p w14:paraId="649211A9" w14:textId="77777777" w:rsidR="00766D77" w:rsidRDefault="00766D77" w:rsidP="00766D77">
      <w:pPr>
        <w:jc w:val="both"/>
        <w:rPr>
          <w:rFonts w:ascii="Times New Roman" w:hAnsi="Times New Roman" w:cs="Times New Roman"/>
        </w:rPr>
      </w:pPr>
    </w:p>
    <w:p w14:paraId="52BC6805" w14:textId="77777777" w:rsidR="00766D77" w:rsidRDefault="00766D77" w:rsidP="00766D77">
      <w:pPr>
        <w:jc w:val="both"/>
        <w:rPr>
          <w:rFonts w:ascii="Times New Roman" w:hAnsi="Times New Roman" w:cs="Times New Roman"/>
        </w:rPr>
      </w:pPr>
    </w:p>
    <w:p w14:paraId="20EF69AD" w14:textId="77777777" w:rsidR="00766D77" w:rsidRDefault="00766D77" w:rsidP="00766D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Walter </w:t>
      </w:r>
      <w:proofErr w:type="spellStart"/>
      <w:r>
        <w:rPr>
          <w:rFonts w:ascii="Times New Roman" w:hAnsi="Times New Roman" w:cs="Times New Roman"/>
        </w:rPr>
        <w:t>Deye</w:t>
      </w:r>
      <w:proofErr w:type="spellEnd"/>
      <w:r>
        <w:rPr>
          <w:rFonts w:ascii="Times New Roman" w:hAnsi="Times New Roman" w:cs="Times New Roman"/>
        </w:rPr>
        <w:t xml:space="preserve"> of Watton(q.v.).</w:t>
      </w:r>
    </w:p>
    <w:p w14:paraId="1BB5CDDE" w14:textId="77777777" w:rsidR="00766D77" w:rsidRDefault="00766D77" w:rsidP="00766D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8A78415" w14:textId="77777777" w:rsidR="00766D77" w:rsidRDefault="00766D77" w:rsidP="00766D77">
      <w:pPr>
        <w:jc w:val="both"/>
        <w:rPr>
          <w:rFonts w:ascii="Times New Roman" w:hAnsi="Times New Roman" w:cs="Times New Roman"/>
        </w:rPr>
      </w:pPr>
    </w:p>
    <w:p w14:paraId="3D82E994" w14:textId="77777777" w:rsidR="00766D77" w:rsidRDefault="00766D77" w:rsidP="00766D77">
      <w:pPr>
        <w:jc w:val="both"/>
        <w:rPr>
          <w:rFonts w:ascii="Times New Roman" w:hAnsi="Times New Roman" w:cs="Times New Roman"/>
        </w:rPr>
      </w:pPr>
    </w:p>
    <w:p w14:paraId="6247A556" w14:textId="77777777" w:rsidR="00766D77" w:rsidRDefault="00766D77" w:rsidP="00766D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April 2018</w:t>
      </w:r>
    </w:p>
    <w:p w14:paraId="451FDAB7" w14:textId="77777777" w:rsidR="006B2F86" w:rsidRPr="00E71FC3" w:rsidRDefault="00766D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EEDFD" w14:textId="77777777" w:rsidR="00766D77" w:rsidRDefault="00766D77" w:rsidP="00E71FC3">
      <w:r>
        <w:separator/>
      </w:r>
    </w:p>
  </w:endnote>
  <w:endnote w:type="continuationSeparator" w:id="0">
    <w:p w14:paraId="1779221D" w14:textId="77777777" w:rsidR="00766D77" w:rsidRDefault="00766D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0A19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67DB6" w14:textId="77777777" w:rsidR="00766D77" w:rsidRDefault="00766D77" w:rsidP="00E71FC3">
      <w:r>
        <w:separator/>
      </w:r>
    </w:p>
  </w:footnote>
  <w:footnote w:type="continuationSeparator" w:id="0">
    <w:p w14:paraId="63495788" w14:textId="77777777" w:rsidR="00766D77" w:rsidRDefault="00766D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D77"/>
    <w:rsid w:val="001A7C09"/>
    <w:rsid w:val="00577BD5"/>
    <w:rsid w:val="00656CBA"/>
    <w:rsid w:val="006A1F77"/>
    <w:rsid w:val="00733BE7"/>
    <w:rsid w:val="00766D7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FEA3B"/>
  <w15:chartTrackingRefBased/>
  <w15:docId w15:val="{8C41EDB3-2CEF-42F2-B0C2-E31397DC6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D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66D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2018-04-10T20:33:00Z</dcterms:created>
  <dcterms:modified xsi:type="dcterms:W3CDTF">2018-04-10T20:34:00Z</dcterms:modified>
</cp:coreProperties>
</file>